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68B" w:rsidRPr="00F9723F" w:rsidRDefault="0032468B" w:rsidP="00F9723F">
      <w:pPr>
        <w:jc w:val="center"/>
        <w:rPr>
          <w:b/>
          <w:sz w:val="44"/>
          <w:szCs w:val="44"/>
        </w:rPr>
      </w:pPr>
      <w:r w:rsidRPr="00F9723F">
        <w:rPr>
          <w:rFonts w:hint="eastAsia"/>
          <w:b/>
          <w:sz w:val="44"/>
          <w:szCs w:val="44"/>
        </w:rPr>
        <w:t>企业申报承诺书</w:t>
      </w:r>
    </w:p>
    <w:p w:rsidR="0032468B" w:rsidRDefault="0032468B"/>
    <w:p w:rsidR="0032468B" w:rsidRPr="00861ECC" w:rsidRDefault="0032468B" w:rsidP="00861ECC">
      <w:pPr>
        <w:spacing w:line="480" w:lineRule="auto"/>
        <w:rPr>
          <w:szCs w:val="21"/>
        </w:rPr>
      </w:pPr>
      <w:r>
        <w:t xml:space="preserve">    </w:t>
      </w:r>
      <w:r w:rsidRPr="00861ECC">
        <w:rPr>
          <w:szCs w:val="21"/>
        </w:rPr>
        <w:t xml:space="preserve"> </w:t>
      </w:r>
      <w:r w:rsidRPr="00861ECC">
        <w:rPr>
          <w:rFonts w:hint="eastAsia"/>
          <w:szCs w:val="21"/>
        </w:rPr>
        <w:t>本单位</w:t>
      </w:r>
      <w:r w:rsidRPr="00861ECC">
        <w:rPr>
          <w:szCs w:val="21"/>
          <w:u w:val="single"/>
        </w:rPr>
        <w:t xml:space="preserve">         </w:t>
      </w:r>
      <w:r>
        <w:rPr>
          <w:szCs w:val="21"/>
          <w:u w:val="single"/>
        </w:rPr>
        <w:t xml:space="preserve">          </w:t>
      </w:r>
      <w:r w:rsidRPr="00861ECC">
        <w:rPr>
          <w:szCs w:val="21"/>
          <w:u w:val="single"/>
        </w:rPr>
        <w:t xml:space="preserve">          </w:t>
      </w:r>
      <w:r w:rsidRPr="00861ECC">
        <w:rPr>
          <w:rFonts w:hint="eastAsia"/>
          <w:szCs w:val="21"/>
        </w:rPr>
        <w:t>向上海市浦东新区商务委员会申请认定为浦东新区大宗商品要素市场内企业扶持对象，特作如下承诺：</w:t>
      </w:r>
    </w:p>
    <w:p w:rsidR="0032468B" w:rsidRPr="00861ECC" w:rsidRDefault="0032468B" w:rsidP="00861ECC">
      <w:pPr>
        <w:spacing w:line="480" w:lineRule="auto"/>
        <w:rPr>
          <w:szCs w:val="21"/>
        </w:rPr>
      </w:pPr>
      <w:r w:rsidRPr="00861ECC">
        <w:rPr>
          <w:szCs w:val="21"/>
        </w:rPr>
        <w:t xml:space="preserve">    </w:t>
      </w:r>
      <w:r w:rsidRPr="00861ECC">
        <w:rPr>
          <w:rFonts w:hint="eastAsia"/>
          <w:szCs w:val="21"/>
        </w:rPr>
        <w:t>一、我单位申报提供的所有文件、资料都是真实、完整、有效的；如有不实，愿承担相应的法律责任、退还已拨付的资金。</w:t>
      </w:r>
    </w:p>
    <w:p w:rsidR="0032468B" w:rsidRPr="00861ECC" w:rsidRDefault="0032468B" w:rsidP="00861ECC">
      <w:pPr>
        <w:spacing w:line="480" w:lineRule="auto"/>
        <w:rPr>
          <w:szCs w:val="21"/>
        </w:rPr>
      </w:pPr>
      <w:r w:rsidRPr="00861ECC">
        <w:rPr>
          <w:szCs w:val="21"/>
        </w:rPr>
        <w:t xml:space="preserve">    </w:t>
      </w:r>
      <w:r w:rsidRPr="00861ECC">
        <w:rPr>
          <w:rFonts w:hint="eastAsia"/>
          <w:szCs w:val="21"/>
        </w:rPr>
        <w:t>二、项目申请后，我单位不会以任何形式干预后续进行的项目审查、评审和确定工作。</w:t>
      </w:r>
    </w:p>
    <w:p w:rsidR="0032468B" w:rsidRPr="00861ECC" w:rsidRDefault="0032468B" w:rsidP="00861ECC">
      <w:pPr>
        <w:spacing w:line="480" w:lineRule="auto"/>
        <w:rPr>
          <w:szCs w:val="21"/>
        </w:rPr>
      </w:pPr>
      <w:r w:rsidRPr="00861ECC">
        <w:rPr>
          <w:szCs w:val="21"/>
        </w:rPr>
        <w:t xml:space="preserve">    </w:t>
      </w:r>
      <w:r w:rsidRPr="00861ECC">
        <w:rPr>
          <w:rFonts w:hint="eastAsia"/>
          <w:szCs w:val="21"/>
        </w:rPr>
        <w:t>三、我单位承诺未享受过浦东新区其他委办局、开发区管委会及街镇的企业相关奖励；如重复享受，愿承担相应责任并退还已拨付的资金。</w:t>
      </w:r>
    </w:p>
    <w:p w:rsidR="0032468B" w:rsidRPr="00861ECC" w:rsidRDefault="0032468B" w:rsidP="00861ECC">
      <w:pPr>
        <w:spacing w:line="480" w:lineRule="auto"/>
        <w:rPr>
          <w:szCs w:val="21"/>
        </w:rPr>
      </w:pPr>
      <w:r w:rsidRPr="00861ECC">
        <w:rPr>
          <w:szCs w:val="21"/>
        </w:rPr>
        <w:t xml:space="preserve">    </w:t>
      </w:r>
      <w:r w:rsidRPr="00861ECC">
        <w:rPr>
          <w:rFonts w:hint="eastAsia"/>
          <w:szCs w:val="21"/>
        </w:rPr>
        <w:t>四、我单位承诺将在浦东新区持续经营十年以上，并根据要求及时报送企业经营状况、重要调整及重大变故等情况。</w:t>
      </w:r>
    </w:p>
    <w:p w:rsidR="0032468B" w:rsidRPr="00861ECC" w:rsidRDefault="0032468B" w:rsidP="00861ECC">
      <w:pPr>
        <w:spacing w:line="480" w:lineRule="auto"/>
        <w:rPr>
          <w:szCs w:val="21"/>
        </w:rPr>
      </w:pPr>
      <w:r w:rsidRPr="00861ECC">
        <w:rPr>
          <w:szCs w:val="21"/>
        </w:rPr>
        <w:t xml:space="preserve">    </w:t>
      </w:r>
      <w:r w:rsidRPr="00861ECC">
        <w:rPr>
          <w:rFonts w:hint="eastAsia"/>
          <w:szCs w:val="21"/>
        </w:rPr>
        <w:t>五、我单位在申请财政扶持期间，若出现经营期不满十年无特殊原因提前歇业关闭、注销税务登记移往区外、实际经营移往区外、抽调资金空壳挂号、严重不符综合考核指标规定等情况，同意被取消财政扶持资格，并接受相关部门的调查处理。</w:t>
      </w:r>
    </w:p>
    <w:p w:rsidR="0032468B" w:rsidRPr="00861ECC" w:rsidRDefault="0032468B" w:rsidP="00861ECC">
      <w:pPr>
        <w:spacing w:line="480" w:lineRule="auto"/>
        <w:rPr>
          <w:szCs w:val="21"/>
        </w:rPr>
      </w:pPr>
    </w:p>
    <w:p w:rsidR="0032468B" w:rsidRPr="00861ECC" w:rsidRDefault="0032468B" w:rsidP="00861ECC">
      <w:pPr>
        <w:spacing w:line="480" w:lineRule="auto"/>
        <w:rPr>
          <w:szCs w:val="21"/>
        </w:rPr>
      </w:pPr>
      <w:r w:rsidRPr="00861ECC">
        <w:rPr>
          <w:szCs w:val="21"/>
        </w:rPr>
        <w:t xml:space="preserve">                     </w:t>
      </w:r>
      <w:r>
        <w:rPr>
          <w:szCs w:val="21"/>
        </w:rPr>
        <w:t xml:space="preserve">   </w:t>
      </w:r>
      <w:r w:rsidRPr="00861ECC">
        <w:rPr>
          <w:szCs w:val="21"/>
        </w:rPr>
        <w:t xml:space="preserve"> </w:t>
      </w:r>
      <w:r w:rsidRPr="00861ECC">
        <w:rPr>
          <w:rFonts w:hint="eastAsia"/>
          <w:szCs w:val="21"/>
        </w:rPr>
        <w:t>承诺单位（盖章）</w:t>
      </w:r>
    </w:p>
    <w:p w:rsidR="0032468B" w:rsidRPr="00861ECC" w:rsidRDefault="0032468B" w:rsidP="00861ECC">
      <w:pPr>
        <w:spacing w:line="480" w:lineRule="auto"/>
        <w:rPr>
          <w:szCs w:val="21"/>
        </w:rPr>
      </w:pPr>
      <w:r w:rsidRPr="00861ECC">
        <w:rPr>
          <w:szCs w:val="21"/>
        </w:rPr>
        <w:t xml:space="preserve">                   </w:t>
      </w:r>
      <w:r>
        <w:rPr>
          <w:szCs w:val="21"/>
        </w:rPr>
        <w:t xml:space="preserve">   </w:t>
      </w:r>
      <w:r w:rsidRPr="00861ECC">
        <w:rPr>
          <w:szCs w:val="21"/>
        </w:rPr>
        <w:t xml:space="preserve"> </w:t>
      </w:r>
      <w:r w:rsidRPr="00861ECC">
        <w:rPr>
          <w:rFonts w:hint="eastAsia"/>
          <w:szCs w:val="21"/>
        </w:rPr>
        <w:t>法定代表人（签字）</w:t>
      </w:r>
    </w:p>
    <w:p w:rsidR="0032468B" w:rsidRPr="00861ECC" w:rsidRDefault="0032468B" w:rsidP="00861ECC">
      <w:pPr>
        <w:spacing w:line="480" w:lineRule="auto"/>
        <w:rPr>
          <w:szCs w:val="21"/>
        </w:rPr>
      </w:pPr>
    </w:p>
    <w:p w:rsidR="0032468B" w:rsidRPr="00861ECC" w:rsidRDefault="0032468B" w:rsidP="00861ECC">
      <w:pPr>
        <w:spacing w:line="480" w:lineRule="auto"/>
        <w:jc w:val="right"/>
        <w:rPr>
          <w:szCs w:val="21"/>
          <w:u w:val="single"/>
        </w:rPr>
      </w:pPr>
      <w:r w:rsidRPr="00861ECC">
        <w:rPr>
          <w:szCs w:val="21"/>
        </w:rPr>
        <w:t xml:space="preserve">    </w:t>
      </w:r>
      <w:r w:rsidRPr="00861ECC">
        <w:rPr>
          <w:rFonts w:hint="eastAsia"/>
          <w:szCs w:val="21"/>
        </w:rPr>
        <w:t>年</w:t>
      </w:r>
      <w:r w:rsidRPr="00861ECC">
        <w:rPr>
          <w:szCs w:val="21"/>
        </w:rPr>
        <w:t xml:space="preserve">    </w:t>
      </w:r>
      <w:r w:rsidRPr="00861ECC">
        <w:rPr>
          <w:rFonts w:hint="eastAsia"/>
          <w:szCs w:val="21"/>
        </w:rPr>
        <w:t>月</w:t>
      </w:r>
      <w:r w:rsidRPr="00861ECC">
        <w:rPr>
          <w:szCs w:val="21"/>
        </w:rPr>
        <w:t xml:space="preserve">    </w:t>
      </w:r>
      <w:r w:rsidRPr="00861ECC">
        <w:rPr>
          <w:rFonts w:hint="eastAsia"/>
          <w:szCs w:val="21"/>
        </w:rPr>
        <w:t>日</w:t>
      </w:r>
    </w:p>
    <w:p w:rsidR="0032468B" w:rsidRDefault="0032468B"/>
    <w:p w:rsidR="0032468B" w:rsidRDefault="0032468B"/>
    <w:p w:rsidR="0032468B" w:rsidRDefault="0032468B"/>
    <w:p w:rsidR="0032468B" w:rsidRDefault="0032468B"/>
    <w:sectPr w:rsidR="0032468B" w:rsidSect="00A827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68B" w:rsidRDefault="0032468B" w:rsidP="00861ECC">
      <w:r>
        <w:separator/>
      </w:r>
    </w:p>
  </w:endnote>
  <w:endnote w:type="continuationSeparator" w:id="0">
    <w:p w:rsidR="0032468B" w:rsidRDefault="0032468B" w:rsidP="00861E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68B" w:rsidRDefault="0032468B" w:rsidP="00861ECC">
      <w:r>
        <w:separator/>
      </w:r>
    </w:p>
  </w:footnote>
  <w:footnote w:type="continuationSeparator" w:id="0">
    <w:p w:rsidR="0032468B" w:rsidRDefault="0032468B" w:rsidP="00861E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11EC"/>
    <w:rsid w:val="00210B63"/>
    <w:rsid w:val="0026760E"/>
    <w:rsid w:val="0032468B"/>
    <w:rsid w:val="004E11EC"/>
    <w:rsid w:val="007A6449"/>
    <w:rsid w:val="00861ECC"/>
    <w:rsid w:val="00965F5D"/>
    <w:rsid w:val="00A30DAF"/>
    <w:rsid w:val="00A72C5C"/>
    <w:rsid w:val="00A82722"/>
    <w:rsid w:val="00B31158"/>
    <w:rsid w:val="00CF2687"/>
    <w:rsid w:val="00F9723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722"/>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861EC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61ECC"/>
    <w:rPr>
      <w:rFonts w:cs="Times New Roman"/>
      <w:sz w:val="18"/>
      <w:szCs w:val="18"/>
    </w:rPr>
  </w:style>
  <w:style w:type="paragraph" w:styleId="Footer">
    <w:name w:val="footer"/>
    <w:basedOn w:val="Normal"/>
    <w:link w:val="FooterChar"/>
    <w:uiPriority w:val="99"/>
    <w:semiHidden/>
    <w:rsid w:val="00861EC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61ECC"/>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TotalTime>
  <Pages>1</Pages>
  <Words>77</Words>
  <Characters>440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微软用户</cp:lastModifiedBy>
  <cp:revision>3</cp:revision>
  <dcterms:created xsi:type="dcterms:W3CDTF">2017-11-02T02:15:00Z</dcterms:created>
  <dcterms:modified xsi:type="dcterms:W3CDTF">2017-11-02T02:51:00Z</dcterms:modified>
</cp:coreProperties>
</file>